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MILBOURN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fl.1468)</w:t>
      </w: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Son of Simon Milbourn(q.v.).</w:t>
      </w: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http://discovery.nationalarchives.gov.uk/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C146/751)</w:t>
      </w: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Feb.1468</w:t>
      </w:r>
      <w:r>
        <w:rPr>
          <w:rFonts w:ascii="Times New Roman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hAnsi="Times New Roman" w:cs="Times New Roman"/>
          <w:sz w:val="24"/>
          <w:szCs w:val="24"/>
        </w:rPr>
        <w:t>Restard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of Wellington(q.v.) granted lands in Wellington,</w:t>
      </w: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>
        <w:rPr>
          <w:rFonts w:ascii="Times New Roman" w:hAnsi="Times New Roman" w:cs="Times New Roman"/>
          <w:sz w:val="24"/>
          <w:szCs w:val="24"/>
        </w:rPr>
        <w:t>Bodenham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and elsewhere in Herefordshire to him, Simon and others.</w:t>
      </w: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(ibid.)</w:t>
      </w: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3A4A4F" w:rsidRDefault="003A4A4F" w:rsidP="003A4A4F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June 2016</w:t>
      </w:r>
    </w:p>
    <w:p w:rsidR="006B2F86" w:rsidRPr="00E71FC3" w:rsidRDefault="003A4A4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A4F" w:rsidRDefault="003A4A4F" w:rsidP="00E71FC3">
      <w:pPr>
        <w:spacing w:after="0" w:line="240" w:lineRule="auto"/>
      </w:pPr>
      <w:r>
        <w:separator/>
      </w:r>
    </w:p>
  </w:endnote>
  <w:endnote w:type="continuationSeparator" w:id="0">
    <w:p w:rsidR="003A4A4F" w:rsidRDefault="003A4A4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A4F" w:rsidRDefault="003A4A4F" w:rsidP="00E71FC3">
      <w:pPr>
        <w:spacing w:after="0" w:line="240" w:lineRule="auto"/>
      </w:pPr>
      <w:r>
        <w:separator/>
      </w:r>
    </w:p>
  </w:footnote>
  <w:footnote w:type="continuationSeparator" w:id="0">
    <w:p w:rsidR="003A4A4F" w:rsidRDefault="003A4A4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A4F"/>
    <w:rsid w:val="003A4A4F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9E68FF7-285D-47A2-92F2-4AAABED53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2016-06-15T15:38:00Z</dcterms:created>
  <dcterms:modified xsi:type="dcterms:W3CDTF">2016-06-15T15:38:00Z</dcterms:modified>
</cp:coreProperties>
</file>